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3E205ECB" w:rsidR="008D712F" w:rsidRPr="008D712F" w:rsidRDefault="00A12F15" w:rsidP="008D712F">
      <w:pPr>
        <w:pStyle w:val="Titel"/>
        <w:rPr>
          <w:sz w:val="36"/>
          <w:szCs w:val="28"/>
        </w:rPr>
      </w:pPr>
      <w:r w:rsidRPr="00A12F15">
        <w:rPr>
          <w:sz w:val="36"/>
          <w:szCs w:val="28"/>
        </w:rPr>
        <w:t>Ampelbericht</w:t>
      </w:r>
    </w:p>
    <w:tbl>
      <w:tblPr>
        <w:tblStyle w:val="Tabellenraster"/>
        <w:tblW w:w="1031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1928"/>
        <w:gridCol w:w="1446"/>
        <w:gridCol w:w="1446"/>
        <w:gridCol w:w="13"/>
        <w:gridCol w:w="2198"/>
        <w:gridCol w:w="3279"/>
      </w:tblGrid>
      <w:tr w:rsidR="00A12F15" w:rsidRPr="00073C48" w14:paraId="1B068F4D" w14:textId="77777777" w:rsidTr="00A12F15">
        <w:trPr>
          <w:cantSplit/>
        </w:trPr>
        <w:tc>
          <w:tcPr>
            <w:tcW w:w="1928" w:type="dxa"/>
            <w:shd w:val="clear" w:color="auto" w:fill="707173"/>
          </w:tcPr>
          <w:p w14:paraId="796607AD" w14:textId="77777777" w:rsidR="00A12F15" w:rsidRPr="00073C48" w:rsidRDefault="00A12F15" w:rsidP="00B77375">
            <w:pPr>
              <w:pStyle w:val="Tabelle-berschriftW"/>
            </w:pPr>
            <w:r w:rsidRPr="00073C48">
              <w:t>Projekt</w:t>
            </w:r>
          </w:p>
        </w:tc>
        <w:tc>
          <w:tcPr>
            <w:tcW w:w="8382" w:type="dxa"/>
            <w:gridSpan w:val="5"/>
            <w:shd w:val="clear" w:color="auto" w:fill="auto"/>
          </w:tcPr>
          <w:p w14:paraId="5A416D2F" w14:textId="77777777" w:rsidR="00A12F15" w:rsidRPr="00073C48" w:rsidRDefault="00A12F15" w:rsidP="00B77375">
            <w:pPr>
              <w:pStyle w:val="Tabelle-berschriftS"/>
            </w:pPr>
          </w:p>
        </w:tc>
      </w:tr>
      <w:tr w:rsidR="00A12F15" w:rsidRPr="00073C48" w14:paraId="428F00EF" w14:textId="77777777" w:rsidTr="00A12F15">
        <w:trPr>
          <w:cantSplit/>
        </w:trPr>
        <w:tc>
          <w:tcPr>
            <w:tcW w:w="1928" w:type="dxa"/>
            <w:shd w:val="clear" w:color="auto" w:fill="707173"/>
          </w:tcPr>
          <w:p w14:paraId="65B42DAD" w14:textId="77777777" w:rsidR="00A12F15" w:rsidRPr="00073C48" w:rsidRDefault="00A12F15" w:rsidP="00B77375">
            <w:pPr>
              <w:pStyle w:val="Tabelle-berschriftW"/>
            </w:pPr>
            <w:r w:rsidRPr="00073C48">
              <w:t>Projektnummer</w:t>
            </w:r>
          </w:p>
        </w:tc>
        <w:tc>
          <w:tcPr>
            <w:tcW w:w="2905" w:type="dxa"/>
            <w:gridSpan w:val="3"/>
            <w:shd w:val="clear" w:color="auto" w:fill="auto"/>
          </w:tcPr>
          <w:p w14:paraId="4C49223C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2198" w:type="dxa"/>
            <w:shd w:val="clear" w:color="auto" w:fill="707173"/>
          </w:tcPr>
          <w:p w14:paraId="2CB33037" w14:textId="77777777" w:rsidR="00A12F15" w:rsidRPr="00073C48" w:rsidRDefault="00A12F15" w:rsidP="00B77375">
            <w:pPr>
              <w:pStyle w:val="Tabelle-berschriftW"/>
            </w:pPr>
            <w:r w:rsidRPr="00073C48">
              <w:t>Statusdatum</w:t>
            </w:r>
          </w:p>
        </w:tc>
        <w:tc>
          <w:tcPr>
            <w:tcW w:w="3279" w:type="dxa"/>
            <w:shd w:val="clear" w:color="auto" w:fill="auto"/>
          </w:tcPr>
          <w:p w14:paraId="714D6E57" w14:textId="77777777" w:rsidR="00A12F15" w:rsidRPr="00073C48" w:rsidRDefault="00A12F15" w:rsidP="00B77375">
            <w:pPr>
              <w:pStyle w:val="Tabellezentriert"/>
            </w:pPr>
          </w:p>
        </w:tc>
      </w:tr>
      <w:tr w:rsidR="00A12F15" w:rsidRPr="00073C48" w14:paraId="3BFE8256" w14:textId="77777777" w:rsidTr="00A12F15">
        <w:trPr>
          <w:cantSplit/>
        </w:trPr>
        <w:tc>
          <w:tcPr>
            <w:tcW w:w="1928" w:type="dxa"/>
            <w:shd w:val="clear" w:color="auto" w:fill="707173"/>
          </w:tcPr>
          <w:p w14:paraId="03239816" w14:textId="77777777" w:rsidR="00A12F15" w:rsidRPr="00073C48" w:rsidRDefault="00A12F15" w:rsidP="00B77375">
            <w:pPr>
              <w:pStyle w:val="Tabelle-berschriftW"/>
            </w:pPr>
            <w:r w:rsidRPr="00073C48">
              <w:t>Auftraggeber</w:t>
            </w:r>
          </w:p>
        </w:tc>
        <w:tc>
          <w:tcPr>
            <w:tcW w:w="2905" w:type="dxa"/>
            <w:gridSpan w:val="3"/>
            <w:shd w:val="clear" w:color="auto" w:fill="auto"/>
          </w:tcPr>
          <w:p w14:paraId="078E2D82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2198" w:type="dxa"/>
            <w:shd w:val="clear" w:color="auto" w:fill="707173"/>
          </w:tcPr>
          <w:p w14:paraId="74747977" w14:textId="77777777" w:rsidR="00A12F15" w:rsidRPr="00073C48" w:rsidRDefault="00A12F15" w:rsidP="00B77375">
            <w:pPr>
              <w:pStyle w:val="Tabelle-berschriftW"/>
            </w:pPr>
            <w:r w:rsidRPr="00073C48">
              <w:t>Projektleiter</w:t>
            </w:r>
          </w:p>
        </w:tc>
        <w:tc>
          <w:tcPr>
            <w:tcW w:w="3279" w:type="dxa"/>
            <w:shd w:val="clear" w:color="auto" w:fill="auto"/>
          </w:tcPr>
          <w:p w14:paraId="3364C5A1" w14:textId="77777777" w:rsidR="00A12F15" w:rsidRPr="00073C48" w:rsidRDefault="00A12F15" w:rsidP="00B77375">
            <w:pPr>
              <w:pStyle w:val="Tabellezentriert"/>
            </w:pPr>
          </w:p>
        </w:tc>
      </w:tr>
      <w:tr w:rsidR="00A12F15" w:rsidRPr="00073C48" w14:paraId="6D7D44FF" w14:textId="77777777" w:rsidTr="00A12F15">
        <w:trPr>
          <w:cantSplit/>
        </w:trPr>
        <w:tc>
          <w:tcPr>
            <w:tcW w:w="1928" w:type="dxa"/>
            <w:shd w:val="clear" w:color="auto" w:fill="707173"/>
            <w:vAlign w:val="center"/>
          </w:tcPr>
          <w:p w14:paraId="2DDAF6B5" w14:textId="77777777" w:rsidR="00A12F15" w:rsidRPr="00073C48" w:rsidRDefault="00A12F15" w:rsidP="00B77375">
            <w:pPr>
              <w:pStyle w:val="Tabelle-berschriftW"/>
            </w:pPr>
            <w:r w:rsidRPr="00073C48">
              <w:t>Status</w:t>
            </w:r>
          </w:p>
        </w:tc>
        <w:tc>
          <w:tcPr>
            <w:tcW w:w="1446" w:type="dxa"/>
            <w:shd w:val="clear" w:color="auto" w:fill="707173"/>
            <w:vAlign w:val="center"/>
          </w:tcPr>
          <w:p w14:paraId="443752F3" w14:textId="77777777" w:rsidR="00A12F15" w:rsidRPr="00073C48" w:rsidRDefault="00A12F15" w:rsidP="00B77375">
            <w:pPr>
              <w:pStyle w:val="Tabelle-berschriftW"/>
            </w:pPr>
            <w:r w:rsidRPr="00073C48">
              <w:t>IST</w:t>
            </w:r>
          </w:p>
        </w:tc>
        <w:tc>
          <w:tcPr>
            <w:tcW w:w="1446" w:type="dxa"/>
            <w:shd w:val="clear" w:color="auto" w:fill="707173"/>
            <w:vAlign w:val="center"/>
          </w:tcPr>
          <w:p w14:paraId="1975FBE9" w14:textId="77777777" w:rsidR="00A12F15" w:rsidRPr="00073C48" w:rsidRDefault="00A12F15" w:rsidP="00B77375">
            <w:pPr>
              <w:pStyle w:val="Tabelle-berschriftW"/>
            </w:pPr>
            <w:r w:rsidRPr="00073C48">
              <w:t>Trend</w:t>
            </w:r>
          </w:p>
        </w:tc>
        <w:tc>
          <w:tcPr>
            <w:tcW w:w="5490" w:type="dxa"/>
            <w:gridSpan w:val="3"/>
            <w:shd w:val="clear" w:color="auto" w:fill="707173"/>
            <w:vAlign w:val="center"/>
          </w:tcPr>
          <w:p w14:paraId="5E4DE5FF" w14:textId="77777777" w:rsidR="00A12F15" w:rsidRPr="00073C48" w:rsidRDefault="00A12F15" w:rsidP="00B77375">
            <w:pPr>
              <w:pStyle w:val="Tabelle-berschriftW"/>
            </w:pPr>
            <w:r w:rsidRPr="00073C48">
              <w:t>Wesentliche Veränderung(en)</w:t>
            </w:r>
          </w:p>
        </w:tc>
      </w:tr>
      <w:tr w:rsidR="00A12F15" w:rsidRPr="00073C48" w14:paraId="6DAC2DA5" w14:textId="77777777" w:rsidTr="00A12F15">
        <w:trPr>
          <w:cantSplit/>
          <w:trHeight w:val="414"/>
        </w:trPr>
        <w:tc>
          <w:tcPr>
            <w:tcW w:w="1928" w:type="dxa"/>
            <w:shd w:val="clear" w:color="auto" w:fill="707173"/>
            <w:vAlign w:val="center"/>
          </w:tcPr>
          <w:p w14:paraId="79CCD0E9" w14:textId="77777777" w:rsidR="00A12F15" w:rsidRPr="00073C48" w:rsidRDefault="00A12F15" w:rsidP="00B77375">
            <w:pPr>
              <w:pStyle w:val="Tabelle-berschriftW"/>
            </w:pPr>
            <w:r w:rsidRPr="00073C48">
              <w:t>Termine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1777899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1446" w:type="dxa"/>
            <w:vAlign w:val="center"/>
          </w:tcPr>
          <w:p w14:paraId="1F5A6C76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5490" w:type="dxa"/>
            <w:gridSpan w:val="3"/>
            <w:vMerge w:val="restart"/>
            <w:shd w:val="clear" w:color="auto" w:fill="auto"/>
          </w:tcPr>
          <w:p w14:paraId="6AFFAD67" w14:textId="77777777" w:rsidR="00A12F15" w:rsidRPr="00073C48" w:rsidRDefault="00A12F15" w:rsidP="00B77375">
            <w:pPr>
              <w:pStyle w:val="Tabelle-berschriftS"/>
              <w:rPr>
                <w:b w:val="0"/>
                <w:sz w:val="20"/>
              </w:rPr>
            </w:pPr>
          </w:p>
        </w:tc>
      </w:tr>
      <w:tr w:rsidR="00A12F15" w:rsidRPr="00073C48" w14:paraId="6218D1AB" w14:textId="77777777" w:rsidTr="00A12F15">
        <w:trPr>
          <w:cantSplit/>
        </w:trPr>
        <w:tc>
          <w:tcPr>
            <w:tcW w:w="1928" w:type="dxa"/>
            <w:shd w:val="clear" w:color="auto" w:fill="707173"/>
            <w:vAlign w:val="center"/>
          </w:tcPr>
          <w:p w14:paraId="015FFC12" w14:textId="77777777" w:rsidR="00A12F15" w:rsidRPr="00073C48" w:rsidRDefault="00A12F15" w:rsidP="00B77375">
            <w:pPr>
              <w:pStyle w:val="Tabelle-berschriftW"/>
            </w:pPr>
            <w:r w:rsidRPr="00073C48">
              <w:t>Kosten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A55EC05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1446" w:type="dxa"/>
            <w:vAlign w:val="center"/>
          </w:tcPr>
          <w:p w14:paraId="2D4C5F79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5490" w:type="dxa"/>
            <w:gridSpan w:val="3"/>
            <w:vMerge/>
            <w:shd w:val="clear" w:color="auto" w:fill="auto"/>
          </w:tcPr>
          <w:p w14:paraId="65F77A39" w14:textId="77777777" w:rsidR="00A12F15" w:rsidRPr="00073C48" w:rsidRDefault="00A12F15" w:rsidP="00B77375">
            <w:pPr>
              <w:pStyle w:val="Tabelle-berschriftS"/>
              <w:rPr>
                <w:b w:val="0"/>
                <w:sz w:val="20"/>
              </w:rPr>
            </w:pPr>
          </w:p>
        </w:tc>
      </w:tr>
      <w:tr w:rsidR="00A12F15" w:rsidRPr="00073C48" w14:paraId="4257AA82" w14:textId="77777777" w:rsidTr="00A12F15">
        <w:trPr>
          <w:cantSplit/>
        </w:trPr>
        <w:tc>
          <w:tcPr>
            <w:tcW w:w="1928" w:type="dxa"/>
            <w:shd w:val="clear" w:color="auto" w:fill="707173"/>
            <w:vAlign w:val="center"/>
          </w:tcPr>
          <w:p w14:paraId="6D307BB6" w14:textId="77777777" w:rsidR="00A12F15" w:rsidRPr="00073C48" w:rsidRDefault="00A12F15" w:rsidP="00B77375">
            <w:pPr>
              <w:pStyle w:val="Tabelle-berschriftW"/>
            </w:pPr>
            <w:r w:rsidRPr="00073C48">
              <w:t>Leistung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806F936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1446" w:type="dxa"/>
            <w:vAlign w:val="center"/>
          </w:tcPr>
          <w:p w14:paraId="3E9395D0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5490" w:type="dxa"/>
            <w:gridSpan w:val="3"/>
            <w:vMerge/>
            <w:shd w:val="clear" w:color="auto" w:fill="auto"/>
          </w:tcPr>
          <w:p w14:paraId="3EE71684" w14:textId="77777777" w:rsidR="00A12F15" w:rsidRPr="00073C48" w:rsidRDefault="00A12F15" w:rsidP="00B77375">
            <w:pPr>
              <w:pStyle w:val="Tabelle-berschriftS"/>
              <w:rPr>
                <w:b w:val="0"/>
                <w:sz w:val="20"/>
              </w:rPr>
            </w:pPr>
          </w:p>
        </w:tc>
      </w:tr>
      <w:tr w:rsidR="00A12F15" w:rsidRPr="00073C48" w14:paraId="39ED578F" w14:textId="77777777" w:rsidTr="00A12F15">
        <w:trPr>
          <w:cantSplit/>
        </w:trPr>
        <w:tc>
          <w:tcPr>
            <w:tcW w:w="1928" w:type="dxa"/>
            <w:shd w:val="clear" w:color="auto" w:fill="707173"/>
            <w:vAlign w:val="center"/>
          </w:tcPr>
          <w:p w14:paraId="38350DED" w14:textId="77777777" w:rsidR="00A12F15" w:rsidRPr="00073C48" w:rsidRDefault="00A12F15" w:rsidP="00B77375">
            <w:pPr>
              <w:pStyle w:val="Tabelle-berschriftW"/>
            </w:pPr>
            <w:r w:rsidRPr="00073C48">
              <w:t>Qualität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66408A0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1446" w:type="dxa"/>
            <w:vAlign w:val="center"/>
          </w:tcPr>
          <w:p w14:paraId="26ABBF90" w14:textId="77777777" w:rsidR="00A12F15" w:rsidRPr="00073C48" w:rsidRDefault="00A12F15" w:rsidP="00B77375">
            <w:pPr>
              <w:pStyle w:val="Tabellezentriert"/>
            </w:pPr>
          </w:p>
        </w:tc>
        <w:tc>
          <w:tcPr>
            <w:tcW w:w="5490" w:type="dxa"/>
            <w:gridSpan w:val="3"/>
            <w:vMerge/>
            <w:shd w:val="clear" w:color="auto" w:fill="auto"/>
          </w:tcPr>
          <w:p w14:paraId="25E0BE32" w14:textId="77777777" w:rsidR="00A12F15" w:rsidRPr="00073C48" w:rsidRDefault="00A12F15" w:rsidP="00B77375">
            <w:pPr>
              <w:pStyle w:val="Tabelle-berschriftS"/>
              <w:rPr>
                <w:b w:val="0"/>
                <w:sz w:val="20"/>
              </w:rPr>
            </w:pPr>
          </w:p>
        </w:tc>
      </w:tr>
    </w:tbl>
    <w:p w14:paraId="6144E928" w14:textId="77777777" w:rsidR="00A12F15" w:rsidRPr="00861C28" w:rsidRDefault="00A12F15" w:rsidP="00A12F15">
      <w:pPr>
        <w:rPr>
          <w:sz w:val="8"/>
        </w:rPr>
      </w:pPr>
    </w:p>
    <w:tbl>
      <w:tblPr>
        <w:tblStyle w:val="Tabellenraster"/>
        <w:tblW w:w="10318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ook w:val="01E0" w:firstRow="1" w:lastRow="1" w:firstColumn="1" w:lastColumn="1" w:noHBand="0" w:noVBand="0"/>
      </w:tblPr>
      <w:tblGrid>
        <w:gridCol w:w="1925"/>
        <w:gridCol w:w="1444"/>
        <w:gridCol w:w="770"/>
        <w:gridCol w:w="676"/>
        <w:gridCol w:w="230"/>
        <w:gridCol w:w="2713"/>
        <w:gridCol w:w="236"/>
        <w:gridCol w:w="2316"/>
        <w:gridCol w:w="8"/>
      </w:tblGrid>
      <w:tr w:rsidR="00A12F15" w:rsidRPr="00073C48" w14:paraId="79EE790F" w14:textId="77777777" w:rsidTr="00A12F15">
        <w:trPr>
          <w:gridAfter w:val="1"/>
          <w:wAfter w:w="8" w:type="dxa"/>
          <w:cantSplit/>
        </w:trPr>
        <w:tc>
          <w:tcPr>
            <w:tcW w:w="1925" w:type="dxa"/>
            <w:shd w:val="clear" w:color="auto" w:fill="707173"/>
            <w:vAlign w:val="center"/>
          </w:tcPr>
          <w:p w14:paraId="2BB18610" w14:textId="77777777" w:rsidR="00A12F15" w:rsidRPr="00073C48" w:rsidRDefault="00A12F15" w:rsidP="00B77375">
            <w:pPr>
              <w:pStyle w:val="Tabelle-berschriftW"/>
            </w:pPr>
            <w:r w:rsidRPr="00073C48">
              <w:t>Details</w:t>
            </w:r>
          </w:p>
        </w:tc>
        <w:tc>
          <w:tcPr>
            <w:tcW w:w="1444" w:type="dxa"/>
            <w:shd w:val="clear" w:color="auto" w:fill="707173"/>
            <w:vAlign w:val="center"/>
          </w:tcPr>
          <w:p w14:paraId="5470E82E" w14:textId="77777777" w:rsidR="00A12F15" w:rsidRPr="00073C48" w:rsidRDefault="00A12F15" w:rsidP="00B77375">
            <w:pPr>
              <w:pStyle w:val="Tabelle-berschriftW"/>
            </w:pPr>
            <w:r w:rsidRPr="00073C48">
              <w:t>Plan</w:t>
            </w:r>
          </w:p>
        </w:tc>
        <w:tc>
          <w:tcPr>
            <w:tcW w:w="1446" w:type="dxa"/>
            <w:gridSpan w:val="2"/>
            <w:shd w:val="clear" w:color="auto" w:fill="707173"/>
            <w:vAlign w:val="center"/>
          </w:tcPr>
          <w:p w14:paraId="0A881AC9" w14:textId="77777777" w:rsidR="00A12F15" w:rsidRPr="00073C48" w:rsidRDefault="00A12F15" w:rsidP="00B77375">
            <w:pPr>
              <w:pStyle w:val="Tabelle-berschriftW"/>
            </w:pPr>
            <w:r w:rsidRPr="00073C48">
              <w:t>Ist</w:t>
            </w:r>
          </w:p>
        </w:tc>
        <w:tc>
          <w:tcPr>
            <w:tcW w:w="5495" w:type="dxa"/>
            <w:gridSpan w:val="4"/>
            <w:shd w:val="clear" w:color="auto" w:fill="707173"/>
            <w:vAlign w:val="center"/>
          </w:tcPr>
          <w:p w14:paraId="22783DFB" w14:textId="77777777" w:rsidR="00A12F15" w:rsidRPr="00073C48" w:rsidRDefault="00A12F15" w:rsidP="00B77375">
            <w:pPr>
              <w:pStyle w:val="Tabelle-berschriftW"/>
            </w:pPr>
            <w:r w:rsidRPr="00073C48">
              <w:t>Bemerkung</w:t>
            </w:r>
          </w:p>
        </w:tc>
      </w:tr>
      <w:tr w:rsidR="00A12F15" w:rsidRPr="00073C48" w14:paraId="3DBF3B9E" w14:textId="77777777" w:rsidTr="00A12F15">
        <w:trPr>
          <w:gridAfter w:val="1"/>
          <w:wAfter w:w="8" w:type="dxa"/>
          <w:cantSplit/>
          <w:trHeight w:val="20"/>
        </w:trPr>
        <w:tc>
          <w:tcPr>
            <w:tcW w:w="1925" w:type="dxa"/>
            <w:shd w:val="clear" w:color="auto" w:fill="707173"/>
            <w:vAlign w:val="center"/>
          </w:tcPr>
          <w:p w14:paraId="4CA71B1A" w14:textId="77777777" w:rsidR="00A12F15" w:rsidRPr="00073C48" w:rsidRDefault="00A12F15" w:rsidP="00B77375">
            <w:pPr>
              <w:pStyle w:val="Tabelle-berschriftW"/>
            </w:pPr>
            <w:r w:rsidRPr="00073C48">
              <w:t>Termine</w:t>
            </w:r>
          </w:p>
        </w:tc>
        <w:tc>
          <w:tcPr>
            <w:tcW w:w="1444" w:type="dxa"/>
            <w:shd w:val="clear" w:color="auto" w:fill="auto"/>
          </w:tcPr>
          <w:p w14:paraId="41C78897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1446" w:type="dxa"/>
            <w:gridSpan w:val="2"/>
          </w:tcPr>
          <w:p w14:paraId="1ECFE206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5495" w:type="dxa"/>
            <w:gridSpan w:val="4"/>
            <w:shd w:val="clear" w:color="auto" w:fill="auto"/>
          </w:tcPr>
          <w:p w14:paraId="281EB980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1BF2737C" w14:textId="77777777" w:rsidTr="00A12F15">
        <w:trPr>
          <w:gridAfter w:val="1"/>
          <w:wAfter w:w="8" w:type="dxa"/>
          <w:cantSplit/>
          <w:trHeight w:val="20"/>
        </w:trPr>
        <w:tc>
          <w:tcPr>
            <w:tcW w:w="1925" w:type="dxa"/>
            <w:shd w:val="clear" w:color="auto" w:fill="707173"/>
            <w:vAlign w:val="center"/>
          </w:tcPr>
          <w:p w14:paraId="6C5EE740" w14:textId="77777777" w:rsidR="00A12F15" w:rsidRPr="00073C48" w:rsidRDefault="00A12F15" w:rsidP="00B77375">
            <w:pPr>
              <w:pStyle w:val="Tabelle-berschriftW"/>
            </w:pPr>
            <w:r w:rsidRPr="00073C48">
              <w:t>Kosten</w:t>
            </w:r>
          </w:p>
        </w:tc>
        <w:tc>
          <w:tcPr>
            <w:tcW w:w="1444" w:type="dxa"/>
            <w:shd w:val="clear" w:color="auto" w:fill="auto"/>
          </w:tcPr>
          <w:p w14:paraId="0FDA6DB3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1446" w:type="dxa"/>
            <w:gridSpan w:val="2"/>
          </w:tcPr>
          <w:p w14:paraId="49AF31C9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5495" w:type="dxa"/>
            <w:gridSpan w:val="4"/>
            <w:shd w:val="clear" w:color="auto" w:fill="auto"/>
          </w:tcPr>
          <w:p w14:paraId="6115C9FA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64776339" w14:textId="77777777" w:rsidTr="00A12F15">
        <w:trPr>
          <w:gridAfter w:val="1"/>
          <w:wAfter w:w="8" w:type="dxa"/>
          <w:cantSplit/>
          <w:trHeight w:val="20"/>
        </w:trPr>
        <w:tc>
          <w:tcPr>
            <w:tcW w:w="1925" w:type="dxa"/>
            <w:shd w:val="clear" w:color="auto" w:fill="707173"/>
            <w:vAlign w:val="center"/>
          </w:tcPr>
          <w:p w14:paraId="3F451298" w14:textId="77777777" w:rsidR="00A12F15" w:rsidRPr="00073C48" w:rsidRDefault="00A12F15" w:rsidP="00B77375">
            <w:pPr>
              <w:pStyle w:val="Tabelle-berschriftW"/>
            </w:pPr>
            <w:r w:rsidRPr="00073C48">
              <w:t>Leistung</w:t>
            </w:r>
          </w:p>
        </w:tc>
        <w:tc>
          <w:tcPr>
            <w:tcW w:w="1444" w:type="dxa"/>
            <w:shd w:val="clear" w:color="auto" w:fill="auto"/>
          </w:tcPr>
          <w:p w14:paraId="57E7340C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1446" w:type="dxa"/>
            <w:gridSpan w:val="2"/>
          </w:tcPr>
          <w:p w14:paraId="5BC4A09A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5495" w:type="dxa"/>
            <w:gridSpan w:val="4"/>
            <w:shd w:val="clear" w:color="auto" w:fill="auto"/>
          </w:tcPr>
          <w:p w14:paraId="21521188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77843898" w14:textId="77777777" w:rsidTr="00A12F15">
        <w:trPr>
          <w:gridAfter w:val="1"/>
          <w:wAfter w:w="8" w:type="dxa"/>
          <w:cantSplit/>
          <w:trHeight w:val="20"/>
        </w:trPr>
        <w:tc>
          <w:tcPr>
            <w:tcW w:w="1925" w:type="dxa"/>
            <w:shd w:val="clear" w:color="auto" w:fill="707173"/>
            <w:vAlign w:val="center"/>
          </w:tcPr>
          <w:p w14:paraId="53267339" w14:textId="77777777" w:rsidR="00A12F15" w:rsidRPr="00073C48" w:rsidRDefault="00A12F15" w:rsidP="00B77375">
            <w:pPr>
              <w:pStyle w:val="Tabelle-berschriftW"/>
            </w:pPr>
            <w:r w:rsidRPr="00073C48">
              <w:t>Qualität</w:t>
            </w:r>
          </w:p>
        </w:tc>
        <w:tc>
          <w:tcPr>
            <w:tcW w:w="1444" w:type="dxa"/>
            <w:shd w:val="clear" w:color="auto" w:fill="auto"/>
          </w:tcPr>
          <w:p w14:paraId="051F32AB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1446" w:type="dxa"/>
            <w:gridSpan w:val="2"/>
          </w:tcPr>
          <w:p w14:paraId="18E77F3F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5495" w:type="dxa"/>
            <w:gridSpan w:val="4"/>
            <w:shd w:val="clear" w:color="auto" w:fill="auto"/>
          </w:tcPr>
          <w:p w14:paraId="0409656A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1C2145AD" w14:textId="77777777" w:rsidTr="00A12F15">
        <w:trPr>
          <w:gridAfter w:val="1"/>
          <w:wAfter w:w="8" w:type="dxa"/>
          <w:cantSplit/>
          <w:trHeight w:val="20"/>
        </w:trPr>
        <w:tc>
          <w:tcPr>
            <w:tcW w:w="1925" w:type="dxa"/>
            <w:shd w:val="clear" w:color="auto" w:fill="707173"/>
            <w:vAlign w:val="center"/>
          </w:tcPr>
          <w:p w14:paraId="267C1C0D" w14:textId="77777777" w:rsidR="00A12F15" w:rsidRPr="00073C48" w:rsidRDefault="00A12F15" w:rsidP="00B77375">
            <w:pPr>
              <w:pStyle w:val="Tabelle-berschriftW"/>
            </w:pPr>
            <w:r w:rsidRPr="00073C48">
              <w:t>Fertigstellung</w:t>
            </w:r>
          </w:p>
        </w:tc>
        <w:tc>
          <w:tcPr>
            <w:tcW w:w="1444" w:type="dxa"/>
            <w:shd w:val="clear" w:color="auto" w:fill="auto"/>
          </w:tcPr>
          <w:p w14:paraId="024CE9E1" w14:textId="77777777" w:rsidR="00A12F15" w:rsidRPr="00073C48" w:rsidRDefault="00A12F15" w:rsidP="00B77375">
            <w:pPr>
              <w:pStyle w:val="Tabelle-Standard"/>
              <w:jc w:val="right"/>
            </w:pPr>
            <w:r w:rsidRPr="00073C48">
              <w:t>%</w:t>
            </w:r>
          </w:p>
        </w:tc>
        <w:tc>
          <w:tcPr>
            <w:tcW w:w="1446" w:type="dxa"/>
            <w:gridSpan w:val="2"/>
          </w:tcPr>
          <w:p w14:paraId="5BB51755" w14:textId="77777777" w:rsidR="00A12F15" w:rsidRPr="00073C48" w:rsidRDefault="00A12F15" w:rsidP="00B77375">
            <w:pPr>
              <w:pStyle w:val="Tabelle-Standard"/>
              <w:jc w:val="right"/>
            </w:pPr>
            <w:r w:rsidRPr="00073C48">
              <w:t>%</w:t>
            </w:r>
          </w:p>
        </w:tc>
        <w:tc>
          <w:tcPr>
            <w:tcW w:w="5495" w:type="dxa"/>
            <w:gridSpan w:val="4"/>
            <w:shd w:val="clear" w:color="auto" w:fill="auto"/>
          </w:tcPr>
          <w:p w14:paraId="4D4CF35E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0ABD5E4A" w14:textId="77777777" w:rsidTr="00A12F15">
        <w:trPr>
          <w:gridAfter w:val="1"/>
          <w:wAfter w:w="8" w:type="dxa"/>
          <w:cantSplit/>
          <w:trHeight w:val="680"/>
        </w:trPr>
        <w:tc>
          <w:tcPr>
            <w:tcW w:w="1925" w:type="dxa"/>
            <w:shd w:val="clear" w:color="auto" w:fill="707173"/>
          </w:tcPr>
          <w:p w14:paraId="437AC03C" w14:textId="77777777" w:rsidR="00A12F15" w:rsidRPr="00073C48" w:rsidRDefault="00A12F15" w:rsidP="00B77375">
            <w:pPr>
              <w:pStyle w:val="Tabelle-berschriftW"/>
            </w:pPr>
            <w:r w:rsidRPr="00073C48">
              <w:t>TOP Risiken</w:t>
            </w:r>
          </w:p>
        </w:tc>
        <w:tc>
          <w:tcPr>
            <w:tcW w:w="8385" w:type="dxa"/>
            <w:gridSpan w:val="7"/>
            <w:shd w:val="clear" w:color="auto" w:fill="auto"/>
          </w:tcPr>
          <w:p w14:paraId="572D9516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5113153A" w14:textId="77777777" w:rsidTr="00A12F15">
        <w:trPr>
          <w:gridAfter w:val="1"/>
          <w:wAfter w:w="8" w:type="dxa"/>
          <w:cantSplit/>
          <w:trHeight w:val="680"/>
        </w:trPr>
        <w:tc>
          <w:tcPr>
            <w:tcW w:w="1925" w:type="dxa"/>
            <w:shd w:val="clear" w:color="auto" w:fill="707173"/>
          </w:tcPr>
          <w:p w14:paraId="1DD6E293" w14:textId="77777777" w:rsidR="00A12F15" w:rsidRPr="00073C48" w:rsidRDefault="00A12F15" w:rsidP="00B77375">
            <w:pPr>
              <w:pStyle w:val="Tabelle-berschriftW"/>
            </w:pPr>
            <w:r w:rsidRPr="00073C48">
              <w:t>Bemerkungen</w:t>
            </w:r>
          </w:p>
        </w:tc>
        <w:tc>
          <w:tcPr>
            <w:tcW w:w="8385" w:type="dxa"/>
            <w:gridSpan w:val="7"/>
            <w:shd w:val="clear" w:color="auto" w:fill="auto"/>
          </w:tcPr>
          <w:p w14:paraId="57BEE2E3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06E3F365" w14:textId="77777777" w:rsidTr="00A12F15">
        <w:trPr>
          <w:gridAfter w:val="1"/>
          <w:wAfter w:w="8" w:type="dxa"/>
          <w:cantSplit/>
        </w:trPr>
        <w:tc>
          <w:tcPr>
            <w:tcW w:w="7758" w:type="dxa"/>
            <w:gridSpan w:val="6"/>
            <w:shd w:val="clear" w:color="auto" w:fill="707173"/>
            <w:vAlign w:val="center"/>
          </w:tcPr>
          <w:p w14:paraId="64222816" w14:textId="77777777" w:rsidR="00A12F15" w:rsidRPr="00073C48" w:rsidRDefault="00A12F15" w:rsidP="00B77375">
            <w:pPr>
              <w:pStyle w:val="Tabelle-berschriftW"/>
            </w:pPr>
            <w:r w:rsidRPr="00073C48">
              <w:t>Entscheidungsbedarf / Änderung</w:t>
            </w:r>
          </w:p>
        </w:tc>
        <w:tc>
          <w:tcPr>
            <w:tcW w:w="2552" w:type="dxa"/>
            <w:gridSpan w:val="2"/>
            <w:shd w:val="clear" w:color="auto" w:fill="707173"/>
            <w:vAlign w:val="center"/>
          </w:tcPr>
          <w:p w14:paraId="0D68C1EA" w14:textId="77777777" w:rsidR="00A12F15" w:rsidRPr="00073C48" w:rsidRDefault="00A12F15" w:rsidP="00B77375">
            <w:pPr>
              <w:pStyle w:val="Tabelle-berschriftW"/>
            </w:pPr>
            <w:r w:rsidRPr="00073C48">
              <w:t>Termin</w:t>
            </w:r>
          </w:p>
        </w:tc>
      </w:tr>
      <w:tr w:rsidR="00A12F15" w:rsidRPr="00073C48" w14:paraId="3E3C637C" w14:textId="77777777" w:rsidTr="00A12F15">
        <w:trPr>
          <w:gridAfter w:val="1"/>
          <w:wAfter w:w="8" w:type="dxa"/>
          <w:cantSplit/>
          <w:trHeight w:val="624"/>
        </w:trPr>
        <w:tc>
          <w:tcPr>
            <w:tcW w:w="7758" w:type="dxa"/>
            <w:gridSpan w:val="6"/>
            <w:shd w:val="clear" w:color="auto" w:fill="auto"/>
          </w:tcPr>
          <w:p w14:paraId="71FD24CF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1779FF1B" w14:textId="77777777" w:rsidR="00A12F15" w:rsidRPr="00073C48" w:rsidRDefault="00A12F15" w:rsidP="00B77375">
            <w:pPr>
              <w:pStyle w:val="Tabellezentriert"/>
            </w:pPr>
          </w:p>
        </w:tc>
      </w:tr>
      <w:tr w:rsidR="00A12F15" w:rsidRPr="00073C48" w14:paraId="5D143245" w14:textId="77777777" w:rsidTr="00A12F15">
        <w:trPr>
          <w:gridAfter w:val="1"/>
          <w:wAfter w:w="8" w:type="dxa"/>
          <w:cantSplit/>
        </w:trPr>
        <w:tc>
          <w:tcPr>
            <w:tcW w:w="7758" w:type="dxa"/>
            <w:gridSpan w:val="6"/>
            <w:shd w:val="clear" w:color="auto" w:fill="707173"/>
            <w:vAlign w:val="center"/>
          </w:tcPr>
          <w:p w14:paraId="2DC15A20" w14:textId="77777777" w:rsidR="00A12F15" w:rsidRPr="00073C48" w:rsidRDefault="00A12F15" w:rsidP="00B77375">
            <w:pPr>
              <w:pStyle w:val="Tabelle-berschriftW"/>
            </w:pPr>
            <w:r w:rsidRPr="00073C48">
              <w:t>Nächste Aktivitäten</w:t>
            </w:r>
          </w:p>
        </w:tc>
        <w:tc>
          <w:tcPr>
            <w:tcW w:w="2552" w:type="dxa"/>
            <w:gridSpan w:val="2"/>
            <w:shd w:val="clear" w:color="auto" w:fill="707173"/>
            <w:vAlign w:val="center"/>
          </w:tcPr>
          <w:p w14:paraId="6DAB3B70" w14:textId="77777777" w:rsidR="00A12F15" w:rsidRPr="00073C48" w:rsidRDefault="00A12F15" w:rsidP="00B77375">
            <w:pPr>
              <w:pStyle w:val="Tabelle-berschriftW"/>
            </w:pPr>
            <w:r w:rsidRPr="00073C48">
              <w:t>Termin</w:t>
            </w:r>
          </w:p>
        </w:tc>
      </w:tr>
      <w:tr w:rsidR="00A12F15" w:rsidRPr="00073C48" w14:paraId="3CCCF3FF" w14:textId="77777777" w:rsidTr="00A12F15">
        <w:trPr>
          <w:gridAfter w:val="1"/>
          <w:wAfter w:w="8" w:type="dxa"/>
          <w:cantSplit/>
          <w:trHeight w:val="624"/>
        </w:trPr>
        <w:tc>
          <w:tcPr>
            <w:tcW w:w="7758" w:type="dxa"/>
            <w:gridSpan w:val="6"/>
            <w:shd w:val="clear" w:color="auto" w:fill="auto"/>
          </w:tcPr>
          <w:p w14:paraId="6AD96132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072BD17" w14:textId="77777777" w:rsidR="00A12F15" w:rsidRPr="00073C48" w:rsidRDefault="00A12F15" w:rsidP="00B77375">
            <w:pPr>
              <w:pStyle w:val="Tabellezentriert"/>
            </w:pPr>
          </w:p>
        </w:tc>
      </w:tr>
      <w:tr w:rsidR="00A12F15" w:rsidRPr="00073C48" w14:paraId="612E1255" w14:textId="77777777" w:rsidTr="00A12F15">
        <w:trPr>
          <w:gridAfter w:val="1"/>
          <w:wAfter w:w="8" w:type="dxa"/>
          <w:cantSplit/>
        </w:trPr>
        <w:tc>
          <w:tcPr>
            <w:tcW w:w="5045" w:type="dxa"/>
            <w:gridSpan w:val="5"/>
            <w:shd w:val="clear" w:color="auto" w:fill="707173"/>
            <w:vAlign w:val="center"/>
          </w:tcPr>
          <w:p w14:paraId="1DB952E8" w14:textId="77777777" w:rsidR="00A12F15" w:rsidRPr="00073C48" w:rsidRDefault="00A12F15" w:rsidP="00B77375">
            <w:pPr>
              <w:pStyle w:val="Tabelle-berschriftW"/>
            </w:pPr>
            <w:r w:rsidRPr="00073C48">
              <w:t>Wesentliche Erkenntnisse</w:t>
            </w:r>
          </w:p>
        </w:tc>
        <w:tc>
          <w:tcPr>
            <w:tcW w:w="5265" w:type="dxa"/>
            <w:gridSpan w:val="3"/>
            <w:shd w:val="clear" w:color="auto" w:fill="707173"/>
          </w:tcPr>
          <w:p w14:paraId="69AE5CE1" w14:textId="77777777" w:rsidR="00A12F15" w:rsidRPr="00073C48" w:rsidRDefault="00A12F15" w:rsidP="00B77375">
            <w:pPr>
              <w:pStyle w:val="Tabelle-berschriftW"/>
            </w:pPr>
            <w:r w:rsidRPr="00073C48">
              <w:t>Aktuelle Störungen</w:t>
            </w:r>
          </w:p>
        </w:tc>
      </w:tr>
      <w:tr w:rsidR="00A12F15" w:rsidRPr="00073C48" w14:paraId="2CBD97A9" w14:textId="77777777" w:rsidTr="00A12F15">
        <w:trPr>
          <w:gridAfter w:val="1"/>
          <w:wAfter w:w="8" w:type="dxa"/>
          <w:cantSplit/>
          <w:trHeight w:val="624"/>
        </w:trPr>
        <w:tc>
          <w:tcPr>
            <w:tcW w:w="5045" w:type="dxa"/>
            <w:gridSpan w:val="5"/>
            <w:shd w:val="clear" w:color="auto" w:fill="auto"/>
          </w:tcPr>
          <w:p w14:paraId="3F82249D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5265" w:type="dxa"/>
            <w:gridSpan w:val="3"/>
            <w:shd w:val="clear" w:color="auto" w:fill="auto"/>
          </w:tcPr>
          <w:p w14:paraId="7EC37DCA" w14:textId="77777777" w:rsidR="00A12F15" w:rsidRPr="00073C48" w:rsidRDefault="00A12F15" w:rsidP="00B77375">
            <w:pPr>
              <w:pStyle w:val="Tabelle-Standard"/>
            </w:pPr>
          </w:p>
        </w:tc>
      </w:tr>
      <w:tr w:rsidR="00A12F15" w:rsidRPr="00073C48" w14:paraId="3D391DEA" w14:textId="77777777" w:rsidTr="00A12F15">
        <w:trPr>
          <w:cantSplit/>
        </w:trPr>
        <w:tc>
          <w:tcPr>
            <w:tcW w:w="4139" w:type="dxa"/>
            <w:gridSpan w:val="3"/>
            <w:shd w:val="clear" w:color="auto" w:fill="707173"/>
            <w:vAlign w:val="center"/>
          </w:tcPr>
          <w:p w14:paraId="006FE9D1" w14:textId="77777777" w:rsidR="00A12F15" w:rsidRPr="00073C48" w:rsidRDefault="00A12F15" w:rsidP="00B77375">
            <w:pPr>
              <w:pStyle w:val="Tabelle-berschriftW"/>
            </w:pPr>
            <w:r w:rsidRPr="00073C48">
              <w:t>Neue Risiken</w:t>
            </w:r>
          </w:p>
        </w:tc>
        <w:tc>
          <w:tcPr>
            <w:tcW w:w="3855" w:type="dxa"/>
            <w:gridSpan w:val="4"/>
            <w:shd w:val="clear" w:color="auto" w:fill="707173"/>
          </w:tcPr>
          <w:p w14:paraId="6069ABF9" w14:textId="77777777" w:rsidR="00A12F15" w:rsidRPr="00073C48" w:rsidRDefault="00A12F15" w:rsidP="00B77375">
            <w:pPr>
              <w:pStyle w:val="Tabelle-berschriftW"/>
            </w:pPr>
            <w:r w:rsidRPr="00073C48">
              <w:t>Auswirkung</w:t>
            </w:r>
          </w:p>
        </w:tc>
        <w:tc>
          <w:tcPr>
            <w:tcW w:w="2324" w:type="dxa"/>
            <w:gridSpan w:val="2"/>
            <w:shd w:val="clear" w:color="auto" w:fill="707173"/>
          </w:tcPr>
          <w:p w14:paraId="50F76060" w14:textId="77777777" w:rsidR="00A12F15" w:rsidRPr="00073C48" w:rsidRDefault="00A12F15" w:rsidP="00B77375">
            <w:pPr>
              <w:pStyle w:val="Tabelle-berschriftW"/>
            </w:pPr>
            <w:r w:rsidRPr="00073C48">
              <w:t>Eintritt-%</w:t>
            </w:r>
          </w:p>
        </w:tc>
      </w:tr>
      <w:tr w:rsidR="00A12F15" w:rsidRPr="00073C48" w14:paraId="1AEFD702" w14:textId="77777777" w:rsidTr="00A12F15">
        <w:trPr>
          <w:cantSplit/>
          <w:trHeight w:val="624"/>
        </w:trPr>
        <w:tc>
          <w:tcPr>
            <w:tcW w:w="4139" w:type="dxa"/>
            <w:gridSpan w:val="3"/>
            <w:shd w:val="clear" w:color="auto" w:fill="auto"/>
          </w:tcPr>
          <w:p w14:paraId="533D6815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3855" w:type="dxa"/>
            <w:gridSpan w:val="4"/>
            <w:shd w:val="clear" w:color="auto" w:fill="auto"/>
          </w:tcPr>
          <w:p w14:paraId="75CED1CE" w14:textId="77777777" w:rsidR="00A12F15" w:rsidRPr="00073C48" w:rsidRDefault="00A12F15" w:rsidP="00B77375">
            <w:pPr>
              <w:pStyle w:val="Tabelle-Standard"/>
            </w:pPr>
          </w:p>
        </w:tc>
        <w:tc>
          <w:tcPr>
            <w:tcW w:w="2324" w:type="dxa"/>
            <w:gridSpan w:val="2"/>
            <w:shd w:val="clear" w:color="auto" w:fill="auto"/>
          </w:tcPr>
          <w:p w14:paraId="1A53C66C" w14:textId="77777777" w:rsidR="00A12F15" w:rsidRPr="00073C48" w:rsidRDefault="00A12F15" w:rsidP="00B77375">
            <w:pPr>
              <w:pStyle w:val="Tabellezentrier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016FB" w14:textId="77777777" w:rsidR="00BC5DB8" w:rsidRDefault="00BC5DB8" w:rsidP="00795E78">
      <w:r>
        <w:separator/>
      </w:r>
    </w:p>
    <w:p w14:paraId="38EE8D9A" w14:textId="77777777" w:rsidR="00BC5DB8" w:rsidRDefault="00BC5DB8" w:rsidP="00795E78"/>
    <w:p w14:paraId="32BB0E82" w14:textId="77777777" w:rsidR="00BC5DB8" w:rsidRDefault="00BC5DB8" w:rsidP="00795E78"/>
    <w:p w14:paraId="4D286898" w14:textId="77777777" w:rsidR="00BC5DB8" w:rsidRDefault="00BC5DB8" w:rsidP="00795E78"/>
    <w:p w14:paraId="2241611E" w14:textId="77777777" w:rsidR="00BC5DB8" w:rsidRDefault="00BC5DB8" w:rsidP="00795E78"/>
  </w:endnote>
  <w:endnote w:type="continuationSeparator" w:id="0">
    <w:p w14:paraId="09C9443F" w14:textId="77777777" w:rsidR="00BC5DB8" w:rsidRDefault="00BC5DB8" w:rsidP="00795E78">
      <w:r>
        <w:continuationSeparator/>
      </w:r>
    </w:p>
    <w:p w14:paraId="094BCB67" w14:textId="77777777" w:rsidR="00BC5DB8" w:rsidRDefault="00BC5DB8" w:rsidP="00795E78"/>
    <w:p w14:paraId="3BC6EFD5" w14:textId="77777777" w:rsidR="00BC5DB8" w:rsidRDefault="00BC5DB8" w:rsidP="00795E78"/>
    <w:p w14:paraId="59EB87CF" w14:textId="77777777" w:rsidR="00BC5DB8" w:rsidRDefault="00BC5DB8" w:rsidP="00795E78"/>
    <w:p w14:paraId="3BC5EA57" w14:textId="77777777" w:rsidR="00BC5DB8" w:rsidRDefault="00BC5DB8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B719" w14:textId="77777777" w:rsidR="00A80D61" w:rsidRDefault="00A80D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90C7" w14:textId="77777777" w:rsidR="00A80D61" w:rsidRDefault="00A80D61" w:rsidP="00A80D61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323CE967" w14:textId="4667F08B" w:rsidR="00A80D61" w:rsidRDefault="00A80D61" w:rsidP="00A80D61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16809377" wp14:editId="0793A685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6AF319" w14:textId="5FBE31C4" w:rsidR="00A80D61" w:rsidRDefault="00A80D61" w:rsidP="00A80D61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DA5F9BF" wp14:editId="4A70AD89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809377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436AF319" w14:textId="5FBE31C4" w:rsidR="00A80D61" w:rsidRDefault="00A80D61" w:rsidP="00A80D61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5DA5F9BF" wp14:editId="4A70AD89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141E8431" w14:textId="1C83CF21" w:rsidR="002E210F" w:rsidRPr="00A80D61" w:rsidRDefault="00A80D61" w:rsidP="00A80D61">
    <w:pP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90DC8" w14:textId="77777777" w:rsidR="00BC5DB8" w:rsidRDefault="00BC5DB8" w:rsidP="00795E78">
      <w:r>
        <w:separator/>
      </w:r>
    </w:p>
    <w:p w14:paraId="19526AC1" w14:textId="77777777" w:rsidR="00BC5DB8" w:rsidRDefault="00BC5DB8" w:rsidP="00795E78"/>
    <w:p w14:paraId="09D63154" w14:textId="77777777" w:rsidR="00BC5DB8" w:rsidRDefault="00BC5DB8" w:rsidP="00795E78"/>
    <w:p w14:paraId="792F145E" w14:textId="77777777" w:rsidR="00BC5DB8" w:rsidRDefault="00BC5DB8" w:rsidP="00795E78"/>
    <w:p w14:paraId="1E2D4479" w14:textId="77777777" w:rsidR="00BC5DB8" w:rsidRDefault="00BC5DB8" w:rsidP="00795E78"/>
  </w:footnote>
  <w:footnote w:type="continuationSeparator" w:id="0">
    <w:p w14:paraId="65FD0755" w14:textId="77777777" w:rsidR="00BC5DB8" w:rsidRDefault="00BC5DB8" w:rsidP="00795E78">
      <w:r>
        <w:continuationSeparator/>
      </w:r>
    </w:p>
    <w:p w14:paraId="370F3E0B" w14:textId="77777777" w:rsidR="00BC5DB8" w:rsidRDefault="00BC5DB8" w:rsidP="00795E78"/>
    <w:p w14:paraId="5ECBF0A1" w14:textId="77777777" w:rsidR="00BC5DB8" w:rsidRDefault="00BC5DB8" w:rsidP="00795E78"/>
    <w:p w14:paraId="50DB3903" w14:textId="77777777" w:rsidR="00BC5DB8" w:rsidRDefault="00BC5DB8" w:rsidP="00795E78"/>
    <w:p w14:paraId="052710D8" w14:textId="77777777" w:rsidR="00BC5DB8" w:rsidRDefault="00BC5DB8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8670" w14:textId="77777777" w:rsidR="00A80D61" w:rsidRDefault="00A80D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14021067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0F9B"/>
    <w:rsid w:val="00067316"/>
    <w:rsid w:val="00073CEB"/>
    <w:rsid w:val="00083FEC"/>
    <w:rsid w:val="000A31FB"/>
    <w:rsid w:val="000A58CA"/>
    <w:rsid w:val="000A7CB7"/>
    <w:rsid w:val="000B5A16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1822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44183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12F15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0D61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C5DB8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7559E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A12F15"/>
    <w:pPr>
      <w:spacing w:before="60" w:after="60" w:line="276" w:lineRule="auto"/>
      <w:jc w:val="center"/>
    </w:pPr>
    <w:rPr>
      <w:b/>
      <w:szCs w:val="20"/>
    </w:rPr>
  </w:style>
  <w:style w:type="paragraph" w:customStyle="1" w:styleId="Tabellezentriert">
    <w:name w:val="Tabelle zentriert"/>
    <w:basedOn w:val="Tabelle-Standard"/>
    <w:rsid w:val="00A12F15"/>
    <w:pPr>
      <w:jc w:val="center"/>
    </w:pPr>
  </w:style>
  <w:style w:type="table" w:styleId="Tabellenraster">
    <w:name w:val="Table Grid"/>
    <w:basedOn w:val="NormaleTabelle"/>
    <w:rsid w:val="00A12F1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A80D61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FA6C3-665E-4879-9ECE-DE7D54B5C597}"/>
</file>

<file path=customXml/itemProps3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4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74</Words>
  <Characters>392</Characters>
  <Application>Microsoft Office Word</Application>
  <DocSecurity>0</DocSecurity>
  <Lines>392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10</cp:revision>
  <cp:lastPrinted>2024-06-12T14:38:00Z</cp:lastPrinted>
  <dcterms:created xsi:type="dcterms:W3CDTF">2023-04-16T12:10:00Z</dcterms:created>
  <dcterms:modified xsi:type="dcterms:W3CDTF">2024-06-12T14:38:00Z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362700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